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2B" w:rsidRDefault="0060512B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0512B" w:rsidRPr="00D44BA9" w:rsidRDefault="0060512B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60512B" w:rsidRDefault="0060512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512B" w:rsidRDefault="0060512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0512B" w:rsidRDefault="0060512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0512B" w:rsidRPr="00554794" w:rsidRDefault="0060512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 и 2019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60512B" w:rsidRPr="00183A23" w:rsidRDefault="0060512B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60512B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4C4EEA" w:rsidRDefault="0060512B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4C4EEA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4C4EEA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4C4EEA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4C4EEA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12B" w:rsidRPr="004C4EEA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12B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12B" w:rsidRDefault="0060512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35490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стан до 2020 года»</w:t>
            </w:r>
          </w:p>
        </w:tc>
        <w:tc>
          <w:tcPr>
            <w:tcW w:w="1644" w:type="dxa"/>
            <w:vAlign w:val="bottom"/>
          </w:tcPr>
          <w:p w:rsidR="0060512B" w:rsidRPr="0035490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60512B" w:rsidRPr="0035490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35490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35490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0512B" w:rsidRPr="00204EE0" w:rsidRDefault="0060512B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459,7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0512B" w:rsidRPr="00204EE0" w:rsidRDefault="0060512B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654376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4C53EF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0D0886">
        <w:trPr>
          <w:trHeight w:val="569"/>
        </w:trPr>
        <w:tc>
          <w:tcPr>
            <w:tcW w:w="4182" w:type="dxa"/>
            <w:vAlign w:val="bottom"/>
          </w:tcPr>
          <w:p w:rsidR="0060512B" w:rsidRPr="00710F7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0512B" w:rsidRPr="00710F7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60512B" w:rsidRPr="00204EE0" w:rsidRDefault="0060512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449585,6</w:t>
            </w:r>
          </w:p>
        </w:tc>
        <w:tc>
          <w:tcPr>
            <w:tcW w:w="1337" w:type="dxa"/>
          </w:tcPr>
          <w:p w:rsidR="0060512B" w:rsidRDefault="0060512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0512B" w:rsidRDefault="0060512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451816,3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05468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60512B" w:rsidRPr="0005468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60512B" w:rsidRPr="0005468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5468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5468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0512B" w:rsidRPr="00AE51B9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89572</w:t>
            </w:r>
          </w:p>
        </w:tc>
        <w:tc>
          <w:tcPr>
            <w:tcW w:w="1337" w:type="dxa"/>
          </w:tcPr>
          <w:p w:rsidR="0060512B" w:rsidRPr="00AE51B9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E343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0512B" w:rsidRPr="00AE51B9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89572</w:t>
            </w:r>
          </w:p>
        </w:tc>
        <w:tc>
          <w:tcPr>
            <w:tcW w:w="1337" w:type="dxa"/>
          </w:tcPr>
          <w:p w:rsidR="0060512B" w:rsidRPr="00AE51B9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E343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E343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E343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67EC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E343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DE343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0512B" w:rsidRPr="00A67EC9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67EC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DE343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7606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1C28E3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60512B" w:rsidRPr="001C28E3" w:rsidRDefault="0060512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7606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7606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7606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60512B" w:rsidRPr="00371815" w:rsidTr="002B64BA">
        <w:trPr>
          <w:trHeight w:val="569"/>
        </w:trPr>
        <w:tc>
          <w:tcPr>
            <w:tcW w:w="4182" w:type="dxa"/>
            <w:vAlign w:val="bottom"/>
          </w:tcPr>
          <w:p w:rsidR="0060512B" w:rsidRPr="00A7606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7606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60512B" w:rsidRPr="001C28E3" w:rsidRDefault="0060512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E3ED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319824,6</w:t>
            </w:r>
          </w:p>
        </w:tc>
        <w:tc>
          <w:tcPr>
            <w:tcW w:w="1337" w:type="dxa"/>
          </w:tcPr>
          <w:p w:rsidR="0060512B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320473,3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E3ED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60512B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E3ED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E3ED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E3ED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4E3ED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2D792B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0512B" w:rsidRPr="002D79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0512B" w:rsidRPr="002D79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2D79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2D79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4E3ED0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212C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60512B" w:rsidRDefault="0060512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212C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</w:t>
            </w:r>
          </w:p>
        </w:tc>
        <w:tc>
          <w:tcPr>
            <w:tcW w:w="1644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212C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212C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212C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212C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212C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212C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212C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E212C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144E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144E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144E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144E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144E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A144E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144E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A144E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0512B" w:rsidRPr="00062A5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A144E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  <w:tc>
          <w:tcPr>
            <w:tcW w:w="1337" w:type="dxa"/>
            <w:vAlign w:val="bottom"/>
          </w:tcPr>
          <w:p w:rsidR="0060512B" w:rsidRPr="00A144E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</w:tr>
      <w:tr w:rsidR="0060512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0512B" w:rsidRPr="00A144E8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0512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A144E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0512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E8153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60512B" w:rsidRPr="00E8153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220C2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60512B" w:rsidRPr="00220C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60512B" w:rsidRPr="00220C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220C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20C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20C2E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33582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34766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A5DB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60512B" w:rsidRPr="004A5DB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60512B" w:rsidRPr="004A5DB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A5DB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A5DB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A5DBF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33582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34766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E11B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E11B4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AE11B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E11B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E11B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775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77526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E775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775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E77526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33796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33796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3379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7849B3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7849B3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7849B3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C59C1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C59C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C59C1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FC59C1" w:rsidRDefault="0060512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FC59C1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60512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</w:tr>
      <w:tr w:rsidR="0060512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0512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0512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0512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0512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0512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0512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0512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C83ECA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60512B" w:rsidRPr="00C83EC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0512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0512B" w:rsidRPr="00054494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0512B" w:rsidRPr="000544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0544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0544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4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494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60512B" w:rsidRPr="000544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0512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0512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C83ECA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2A1C58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60512B" w:rsidRPr="002A1C5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2A1C5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2A1C5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2A1C5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2A1C5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  <w:tc>
          <w:tcPr>
            <w:tcW w:w="1337" w:type="dxa"/>
            <w:vAlign w:val="bottom"/>
          </w:tcPr>
          <w:p w:rsidR="0060512B" w:rsidRPr="002A1C5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1861C8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1861C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1861C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861C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1861C8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1861C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60512B" w:rsidRPr="001861C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1861C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60512B" w:rsidRPr="001861C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1861C8" w:rsidRDefault="0060512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1861C8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60512B" w:rsidRPr="001861C8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93CCB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93CC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93CCB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93CCB" w:rsidRDefault="0060512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93CCB" w:rsidRDefault="0060512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E93CCB" w:rsidRDefault="0060512B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93CC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93CC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93CC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0512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0512B" w:rsidRPr="00E8153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E93CC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E93CC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60512B" w:rsidRPr="00E93CC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альная поддержка граждан Республ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ки Татарстан» на 2014 – 2020 годы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11652,6</w:t>
            </w:r>
          </w:p>
        </w:tc>
        <w:tc>
          <w:tcPr>
            <w:tcW w:w="1337" w:type="dxa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11876,9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6823,7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6854,8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образования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0512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F52875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60512B" w:rsidRPr="00F52875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B70478" w:rsidRDefault="0060512B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745,4</w:t>
            </w:r>
          </w:p>
        </w:tc>
        <w:tc>
          <w:tcPr>
            <w:tcW w:w="1337" w:type="dxa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</w:tcPr>
          <w:p w:rsidR="0060512B" w:rsidRPr="00B70478" w:rsidRDefault="0060512B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745,4</w:t>
            </w:r>
          </w:p>
        </w:tc>
        <w:tc>
          <w:tcPr>
            <w:tcW w:w="1337" w:type="dxa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776,5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</w:tcPr>
          <w:p w:rsidR="0060512B" w:rsidRPr="00B70478" w:rsidRDefault="0060512B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60512B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60512B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60512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Default="0060512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0512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0512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F52875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52875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0512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0512B" w:rsidRPr="0086258A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60512B" w:rsidRPr="00341326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60512B" w:rsidRPr="003413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3413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3413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341326" w:rsidRDefault="0060512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0512B" w:rsidRPr="003413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60512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0512B" w:rsidRPr="00D02C18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60512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0512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0512B" w:rsidRPr="00826CCF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60512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0512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0512B" w:rsidRPr="00E94186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0512B" w:rsidRPr="00371815" w:rsidTr="00BB7F25">
        <w:trPr>
          <w:trHeight w:val="569"/>
        </w:trPr>
        <w:tc>
          <w:tcPr>
            <w:tcW w:w="4182" w:type="dxa"/>
          </w:tcPr>
          <w:p w:rsidR="0060512B" w:rsidRPr="00826CCF" w:rsidRDefault="0060512B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60512B" w:rsidRPr="00826CCF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826CCF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0512B" w:rsidRPr="00826CC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</w:tcPr>
          <w:p w:rsidR="0060512B" w:rsidRPr="00826CCF" w:rsidRDefault="0060512B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60512B" w:rsidRPr="00826CCF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0512B" w:rsidRPr="00826CC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826CCF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1374,4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187D3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87D31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60512B" w:rsidRPr="00187D3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187D3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87D31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60512B" w:rsidRPr="00187D3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187D3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87D31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60512B" w:rsidRPr="00187D3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187D3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87D3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87D31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60512B" w:rsidRPr="00187D3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5B222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5B222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60512B" w:rsidRPr="005B222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5B222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5B222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60512B" w:rsidRPr="005B222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5B222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5B222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60512B" w:rsidRPr="005B222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5B222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5B222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60512B" w:rsidRPr="005B222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60512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0512B" w:rsidRPr="005B222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0512B" w:rsidRPr="005B222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5B222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60512B" w:rsidRPr="005B222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39351,8</w:t>
            </w:r>
          </w:p>
        </w:tc>
        <w:tc>
          <w:tcPr>
            <w:tcW w:w="1337" w:type="dxa"/>
          </w:tcPr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0512B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39613,2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030E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30E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030E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030E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30E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030E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030E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30E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030E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030E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30E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30E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030E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CA35C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CA35C2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CA35C2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0512B" w:rsidRPr="00CA35C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CA35C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CA35C2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60512B" w:rsidRPr="00CA35C2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14405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14405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60512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0512B" w:rsidRPr="00EF5F33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EF5F33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EF5F33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60512B" w:rsidRPr="00EF5F33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60512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0512B" w:rsidRPr="00676E4C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годы»</w:t>
            </w:r>
          </w:p>
        </w:tc>
        <w:tc>
          <w:tcPr>
            <w:tcW w:w="1644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76E4C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676E4C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0512B" w:rsidRPr="00676E4C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76E4C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676E4C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0512B" w:rsidRPr="00676E4C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76E4C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676E4C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0512B" w:rsidRPr="00676E4C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76E4C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76E4C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676E4C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0512B" w:rsidRPr="00A812F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A812F9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A812F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0512B" w:rsidRPr="00A812F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A812F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A812F9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60512B" w:rsidRPr="00A812F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AF54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F54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AF54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AF54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F54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AF54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AF54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F54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AF54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AF542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F542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F5426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AF542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15233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15233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15233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0512B" w:rsidRPr="0015233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15233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152334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60512B" w:rsidRPr="0015233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сотрудничества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BF0229" w:rsidRDefault="0060512B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C47EC7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EA750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60512B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EA750E" w:rsidRDefault="0060512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60512B" w:rsidRPr="003856CF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BF0229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BF0229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0512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BF0229" w:rsidRDefault="0060512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BF0229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60512B" w:rsidRPr="00BF0229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2A6F2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A6F2E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2A6F2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2A6F2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A6F2E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2A6F2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2A6F2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A6F2E" w:rsidRDefault="0060512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2A6F2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2A6F2E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A6F2E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A6F2E" w:rsidRDefault="0060512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2A6F2E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D5289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D52896" w:rsidRDefault="0060512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D5289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0512B" w:rsidRPr="00D52896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среды их обитания</w:t>
            </w:r>
          </w:p>
        </w:tc>
        <w:tc>
          <w:tcPr>
            <w:tcW w:w="1644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0512B" w:rsidRPr="00D52896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0512B" w:rsidRPr="00D52896" w:rsidRDefault="0060512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60512B" w:rsidRPr="00D52896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9325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9366,7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FB4C4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B4C41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8406,1</w:t>
            </w:r>
          </w:p>
        </w:tc>
        <w:tc>
          <w:tcPr>
            <w:tcW w:w="1337" w:type="dxa"/>
            <w:vAlign w:val="bottom"/>
          </w:tcPr>
          <w:p w:rsidR="0060512B" w:rsidRPr="00FB4C4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8447,8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FB4C4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B4C41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8406,1</w:t>
            </w:r>
          </w:p>
        </w:tc>
        <w:tc>
          <w:tcPr>
            <w:tcW w:w="1337" w:type="dxa"/>
            <w:vAlign w:val="bottom"/>
          </w:tcPr>
          <w:p w:rsidR="0060512B" w:rsidRPr="00FB4C4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8447,8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FB4C41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B4C41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B4C41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0512B" w:rsidRPr="00FB4C41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A20A2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A20A22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0512B" w:rsidRPr="00A20A22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A20A2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A20A22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0512B" w:rsidRPr="00A20A22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A20A22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0512B" w:rsidRPr="00A20A22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A20A22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0512B" w:rsidRPr="00A20A22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7E772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7E772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60512B" w:rsidRPr="007E772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7E772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7E772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60512B" w:rsidRPr="007E772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7E772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7E772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60512B" w:rsidRPr="007E772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60512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0512B" w:rsidRPr="007E772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0512B" w:rsidRPr="007E772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7E772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60512B" w:rsidRPr="007E772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ципальном районе»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047D3F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47D3F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047D3F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60512B" w:rsidRPr="00047D3F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3022B0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0512B" w:rsidRPr="003022B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0512B" w:rsidRPr="003022B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3022B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3022B0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3022B0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60512B" w:rsidRPr="003022B0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DA3F8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DA3F84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60512B" w:rsidRPr="00DA3F8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0512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0512B" w:rsidRPr="00DA3F84" w:rsidRDefault="0060512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0512B" w:rsidRPr="00DA3F8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0512B" w:rsidRPr="00DA3F84" w:rsidRDefault="0060512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60512B" w:rsidRPr="00DA3F8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0512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0512B" w:rsidRPr="005E0D1E" w:rsidRDefault="0060512B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8-2019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D2329A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D2329A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D2329A" w:rsidRDefault="0060512B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16600</w:t>
            </w:r>
          </w:p>
        </w:tc>
      </w:tr>
      <w:tr w:rsidR="0060512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4943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494394" w:rsidRDefault="0060512B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4943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0512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4943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494394" w:rsidRDefault="0060512B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4943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0512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4943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494394" w:rsidRDefault="0060512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4943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0512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0512B" w:rsidRPr="00494394" w:rsidRDefault="0060512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0512B" w:rsidRPr="00494394" w:rsidRDefault="0060512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4943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494394" w:rsidRDefault="0060512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4943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0512B" w:rsidRPr="00371815" w:rsidTr="000A1EAC">
        <w:trPr>
          <w:trHeight w:val="569"/>
        </w:trPr>
        <w:tc>
          <w:tcPr>
            <w:tcW w:w="4182" w:type="dxa"/>
            <w:vAlign w:val="bottom"/>
          </w:tcPr>
          <w:p w:rsidR="0060512B" w:rsidRPr="00494394" w:rsidRDefault="0060512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60512B" w:rsidRPr="00494394" w:rsidRDefault="0060512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0512B" w:rsidRPr="00494394" w:rsidRDefault="0060512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494394" w:rsidRDefault="0060512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494394" w:rsidRDefault="0060512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0512B" w:rsidRPr="00494394" w:rsidRDefault="0060512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  <w:tc>
          <w:tcPr>
            <w:tcW w:w="1337" w:type="dxa"/>
            <w:vAlign w:val="bottom"/>
          </w:tcPr>
          <w:p w:rsidR="0060512B" w:rsidRPr="00494394" w:rsidRDefault="0060512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0512B" w:rsidRPr="00371815" w:rsidTr="00905E81">
        <w:trPr>
          <w:trHeight w:val="563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юстиции в Республике Татарстан на 2014- 2016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2,3</w:t>
            </w:r>
          </w:p>
        </w:tc>
      </w:tr>
      <w:tr w:rsidR="0060512B" w:rsidRPr="00371815" w:rsidTr="00905E81">
        <w:trPr>
          <w:trHeight w:val="609"/>
        </w:trPr>
        <w:tc>
          <w:tcPr>
            <w:tcW w:w="4182" w:type="dxa"/>
            <w:vAlign w:val="bottom"/>
          </w:tcPr>
          <w:p w:rsidR="0060512B" w:rsidRPr="00192B7F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60512B" w:rsidRPr="00192B7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EE18E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E18E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E18E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60512B" w:rsidRPr="00EE18E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2,3</w:t>
            </w:r>
          </w:p>
        </w:tc>
      </w:tr>
      <w:tr w:rsidR="0060512B" w:rsidRPr="00371815" w:rsidTr="00905E81">
        <w:trPr>
          <w:trHeight w:val="461"/>
        </w:trPr>
        <w:tc>
          <w:tcPr>
            <w:tcW w:w="4182" w:type="dxa"/>
            <w:vAlign w:val="bottom"/>
          </w:tcPr>
          <w:p w:rsidR="0060512B" w:rsidRPr="00552325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552325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60512B" w:rsidRPr="00552325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0512B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0512B" w:rsidRPr="00552325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552325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60512B" w:rsidRPr="00552325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0512B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0512B" w:rsidRPr="00552325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552325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60512B" w:rsidRPr="00552325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552325" w:rsidRDefault="0060512B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552325" w:rsidRDefault="0060512B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0512B" w:rsidRPr="00552325" w:rsidRDefault="0060512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552325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</w:tcPr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0512B" w:rsidRPr="00371815" w:rsidTr="001A2411">
        <w:trPr>
          <w:trHeight w:val="874"/>
        </w:trPr>
        <w:tc>
          <w:tcPr>
            <w:tcW w:w="4182" w:type="dxa"/>
            <w:vAlign w:val="bottom"/>
          </w:tcPr>
          <w:p w:rsidR="0060512B" w:rsidRPr="00552325" w:rsidRDefault="0060512B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60512B" w:rsidRPr="00552325" w:rsidRDefault="0060512B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0512B" w:rsidRPr="00552325" w:rsidRDefault="0060512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552325" w:rsidRDefault="0060512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552325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552325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</w:tcPr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60512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60512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0512B" w:rsidRPr="00552325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3F45B9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3F45B9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0512B" w:rsidRPr="0090007A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60512B" w:rsidRPr="0090007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0512B" w:rsidRPr="0090007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90007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90007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90007A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90007A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0512B" w:rsidRPr="003F45B9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3F45B9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3F45B9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F709D8">
        <w:trPr>
          <w:trHeight w:val="285"/>
        </w:trPr>
        <w:tc>
          <w:tcPr>
            <w:tcW w:w="4182" w:type="dxa"/>
            <w:vAlign w:val="bottom"/>
          </w:tcPr>
          <w:p w:rsidR="0060512B" w:rsidRPr="003F45B9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3F45B9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3F45B9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CB263A">
        <w:trPr>
          <w:trHeight w:val="495"/>
        </w:trPr>
        <w:tc>
          <w:tcPr>
            <w:tcW w:w="4182" w:type="dxa"/>
            <w:vAlign w:val="bottom"/>
          </w:tcPr>
          <w:p w:rsidR="0060512B" w:rsidRPr="008C5450" w:rsidRDefault="0060512B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F45B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3F45B9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0512B" w:rsidRPr="003F45B9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химической и биологической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Республики Татарстан на 2015 – 2020 годы»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2329A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871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47B43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47B43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человека и животных</w:t>
            </w:r>
          </w:p>
        </w:tc>
        <w:tc>
          <w:tcPr>
            <w:tcW w:w="1644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47B43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47B43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3F45B9" w:rsidRDefault="0060512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47B43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47B43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D47B43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47B43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0512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D47B43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60512B" w:rsidRPr="00D47B43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60512B" w:rsidRPr="00D47B43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D2329A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D2329A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D2329A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76206,48</w:t>
            </w:r>
          </w:p>
        </w:tc>
        <w:tc>
          <w:tcPr>
            <w:tcW w:w="1337" w:type="dxa"/>
          </w:tcPr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78100,5</w:t>
            </w:r>
          </w:p>
        </w:tc>
      </w:tr>
      <w:tr w:rsidR="0060512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0512B" w:rsidRPr="009B7FED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9B7FE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60512B" w:rsidRPr="009B7FE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60512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0512B" w:rsidRPr="009B7FE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9B7FE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60512B" w:rsidRPr="009B7FE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60512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0512B" w:rsidRPr="009B7FE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9B7FE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60512B" w:rsidRPr="009B7FE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60512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0512B" w:rsidRPr="009B7FED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B7FE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9B7FE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60512B" w:rsidRPr="009B7FE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13261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3261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25166,7</w:t>
            </w:r>
          </w:p>
        </w:tc>
        <w:tc>
          <w:tcPr>
            <w:tcW w:w="1337" w:type="dxa"/>
          </w:tcPr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26059,7</w:t>
            </w:r>
          </w:p>
        </w:tc>
      </w:tr>
      <w:tr w:rsidR="0060512B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0512B" w:rsidRPr="0013261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13261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15232</w:t>
            </w:r>
          </w:p>
        </w:tc>
        <w:tc>
          <w:tcPr>
            <w:tcW w:w="1337" w:type="dxa"/>
            <w:vAlign w:val="bottom"/>
          </w:tcPr>
          <w:p w:rsidR="0060512B" w:rsidRPr="0013261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15975</w:t>
            </w:r>
          </w:p>
        </w:tc>
      </w:tr>
      <w:tr w:rsidR="0060512B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0512B" w:rsidRPr="0013261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13261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13261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15232</w:t>
            </w:r>
          </w:p>
        </w:tc>
        <w:tc>
          <w:tcPr>
            <w:tcW w:w="1337" w:type="dxa"/>
            <w:vAlign w:val="bottom"/>
          </w:tcPr>
          <w:p w:rsidR="0060512B" w:rsidRPr="0013261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15975</w:t>
            </w:r>
          </w:p>
        </w:tc>
      </w:tr>
      <w:tr w:rsidR="0060512B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0512B" w:rsidRPr="008C545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0512B" w:rsidRPr="008C545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8C545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8C545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8C5450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0512B" w:rsidRPr="008C545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3802</w:t>
            </w:r>
          </w:p>
        </w:tc>
        <w:tc>
          <w:tcPr>
            <w:tcW w:w="1337" w:type="dxa"/>
            <w:vAlign w:val="bottom"/>
          </w:tcPr>
          <w:p w:rsidR="0060512B" w:rsidRPr="008C545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60512B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0512B" w:rsidRPr="008C545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8C545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6670</w:t>
            </w:r>
          </w:p>
        </w:tc>
        <w:tc>
          <w:tcPr>
            <w:tcW w:w="1337" w:type="dxa"/>
            <w:vAlign w:val="bottom"/>
          </w:tcPr>
          <w:p w:rsidR="0060512B" w:rsidRPr="008C545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7027</w:t>
            </w:r>
          </w:p>
        </w:tc>
      </w:tr>
      <w:tr w:rsidR="0060512B" w:rsidRPr="00371815" w:rsidTr="00F32170">
        <w:trPr>
          <w:trHeight w:val="569"/>
        </w:trPr>
        <w:tc>
          <w:tcPr>
            <w:tcW w:w="4182" w:type="dxa"/>
            <w:vAlign w:val="bottom"/>
          </w:tcPr>
          <w:p w:rsidR="0060512B" w:rsidRPr="008C545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0512B" w:rsidRPr="008C545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3780</w:t>
            </w:r>
          </w:p>
        </w:tc>
        <w:tc>
          <w:tcPr>
            <w:tcW w:w="1337" w:type="dxa"/>
            <w:vAlign w:val="bottom"/>
          </w:tcPr>
          <w:p w:rsidR="0060512B" w:rsidRPr="008C545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3933</w:t>
            </w:r>
          </w:p>
        </w:tc>
      </w:tr>
      <w:tr w:rsidR="0060512B" w:rsidRPr="00371815" w:rsidTr="00E94C72">
        <w:trPr>
          <w:trHeight w:val="569"/>
        </w:trPr>
        <w:tc>
          <w:tcPr>
            <w:tcW w:w="4182" w:type="dxa"/>
            <w:vAlign w:val="bottom"/>
          </w:tcPr>
          <w:p w:rsidR="0060512B" w:rsidRPr="008C5450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8C5450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8C5450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</w:t>
            </w:r>
          </w:p>
        </w:tc>
        <w:tc>
          <w:tcPr>
            <w:tcW w:w="1337" w:type="dxa"/>
            <w:vAlign w:val="bottom"/>
          </w:tcPr>
          <w:p w:rsidR="0060512B" w:rsidRPr="008C5450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1035</w:t>
            </w:r>
          </w:p>
        </w:tc>
      </w:tr>
      <w:tr w:rsidR="0060512B" w:rsidRPr="00371815" w:rsidTr="004731B3">
        <w:trPr>
          <w:trHeight w:val="569"/>
        </w:trPr>
        <w:tc>
          <w:tcPr>
            <w:tcW w:w="4182" w:type="dxa"/>
            <w:vAlign w:val="bottom"/>
          </w:tcPr>
          <w:p w:rsidR="0060512B" w:rsidRPr="00EA44A9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EA44A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EA44A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A44A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A44A9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A44A9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9761,7</w:t>
            </w:r>
          </w:p>
        </w:tc>
        <w:tc>
          <w:tcPr>
            <w:tcW w:w="1337" w:type="dxa"/>
            <w:vAlign w:val="bottom"/>
          </w:tcPr>
          <w:p w:rsidR="0060512B" w:rsidRPr="00EA44A9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9911,7</w:t>
            </w:r>
          </w:p>
        </w:tc>
      </w:tr>
      <w:tr w:rsidR="0060512B" w:rsidRPr="00371815" w:rsidTr="00665AED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3406F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3406F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9761,7</w:t>
            </w:r>
          </w:p>
        </w:tc>
        <w:tc>
          <w:tcPr>
            <w:tcW w:w="1337" w:type="dxa"/>
            <w:vAlign w:val="bottom"/>
          </w:tcPr>
          <w:p w:rsidR="0060512B" w:rsidRPr="003406F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9911,7</w:t>
            </w:r>
          </w:p>
        </w:tc>
      </w:tr>
      <w:tr w:rsidR="0060512B" w:rsidRPr="00371815" w:rsidTr="001B04F9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3406FF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0512B" w:rsidRPr="003406F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3350</w:t>
            </w:r>
          </w:p>
        </w:tc>
        <w:tc>
          <w:tcPr>
            <w:tcW w:w="1337" w:type="dxa"/>
            <w:vAlign w:val="bottom"/>
          </w:tcPr>
          <w:p w:rsidR="0060512B" w:rsidRPr="003406F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3410</w:t>
            </w:r>
          </w:p>
        </w:tc>
      </w:tr>
      <w:tr w:rsidR="0060512B" w:rsidRPr="00371815" w:rsidTr="00F95090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3406F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4079,7</w:t>
            </w:r>
          </w:p>
        </w:tc>
        <w:tc>
          <w:tcPr>
            <w:tcW w:w="1337" w:type="dxa"/>
            <w:vAlign w:val="bottom"/>
          </w:tcPr>
          <w:p w:rsidR="0060512B" w:rsidRPr="003406F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4157,7</w:t>
            </w:r>
          </w:p>
        </w:tc>
      </w:tr>
      <w:tr w:rsidR="0060512B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0512B" w:rsidRPr="003406F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1485</w:t>
            </w:r>
          </w:p>
        </w:tc>
        <w:tc>
          <w:tcPr>
            <w:tcW w:w="1337" w:type="dxa"/>
            <w:vAlign w:val="bottom"/>
          </w:tcPr>
          <w:p w:rsidR="0060512B" w:rsidRPr="003406F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1497</w:t>
            </w:r>
          </w:p>
        </w:tc>
      </w:tr>
      <w:tr w:rsidR="0060512B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3406FF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3406FF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847</w:t>
            </w:r>
          </w:p>
        </w:tc>
        <w:tc>
          <w:tcPr>
            <w:tcW w:w="1337" w:type="dxa"/>
            <w:vAlign w:val="bottom"/>
          </w:tcPr>
          <w:p w:rsidR="0060512B" w:rsidRPr="003406FF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847</w:t>
            </w:r>
          </w:p>
        </w:tc>
      </w:tr>
      <w:tr w:rsidR="0060512B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60512B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60512B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0512B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0512B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0512B" w:rsidRPr="009146DD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0512B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0512B" w:rsidRPr="003406FF" w:rsidRDefault="0060512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3406FF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9146DD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9146DD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60512B" w:rsidRPr="009146DD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0512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0512B" w:rsidRPr="006F2104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F2104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60512B" w:rsidRPr="006F2104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60512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0512B" w:rsidRPr="006F2104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6F2104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60512B" w:rsidRPr="006F2104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60512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0512B" w:rsidRPr="006F2104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6F2104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0512B" w:rsidRPr="006F2104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6F2104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60512B" w:rsidRPr="006F2104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60512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0512B" w:rsidRPr="006F2104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6F2104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6F2104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60512B" w:rsidRPr="006F2104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2F6258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2F6258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2F6258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2F6258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A52E49" w:rsidRDefault="0060512B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</w:t>
            </w:r>
            <w:r w:rsidRPr="00A52E49">
              <w:rPr>
                <w:rFonts w:ascii="Times New Roman" w:hAnsi="Times New Roman"/>
              </w:rPr>
              <w:t>у</w:t>
            </w:r>
            <w:r w:rsidRPr="00A52E49">
              <w:rPr>
                <w:rFonts w:ascii="Times New Roman" w:hAnsi="Times New Roman"/>
              </w:rPr>
              <w:t>дарства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2F6258" w:rsidRDefault="0060512B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A52E49" w:rsidRDefault="0060512B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2F6258" w:rsidRDefault="0060512B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A52E49" w:rsidRDefault="0060512B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0512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0512B" w:rsidRPr="00A52E49" w:rsidRDefault="0060512B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2F6258" w:rsidRDefault="0060512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2F6258" w:rsidRDefault="0060512B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60512B" w:rsidRPr="002F6258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4850C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99 0 00 2520 0</w:t>
            </w:r>
          </w:p>
        </w:tc>
        <w:tc>
          <w:tcPr>
            <w:tcW w:w="871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850C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917,98</w:t>
            </w:r>
          </w:p>
        </w:tc>
        <w:tc>
          <w:tcPr>
            <w:tcW w:w="1337" w:type="dxa"/>
          </w:tcPr>
          <w:p w:rsidR="0060512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951,8</w:t>
            </w:r>
          </w:p>
        </w:tc>
      </w:tr>
      <w:tr w:rsidR="0060512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0512B" w:rsidRPr="004850C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4850C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60512B" w:rsidRPr="004850C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0512B" w:rsidRPr="004850C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4850CB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0512B" w:rsidRPr="004850CB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4850C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60512B" w:rsidRPr="004850C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0512B" w:rsidRPr="004850C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0512B" w:rsidRPr="004850C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60512B" w:rsidRPr="004850CB" w:rsidRDefault="0060512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60512B" w:rsidRPr="004850C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0512B" w:rsidRPr="00B52537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ных администраций </w:t>
            </w:r>
          </w:p>
        </w:tc>
        <w:tc>
          <w:tcPr>
            <w:tcW w:w="1644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0512B" w:rsidRPr="00B52537" w:rsidRDefault="0060512B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60512B" w:rsidRPr="00B52537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B52537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B52537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B52537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</w:p>
        </w:tc>
        <w:tc>
          <w:tcPr>
            <w:tcW w:w="1337" w:type="dxa"/>
            <w:vAlign w:val="bottom"/>
          </w:tcPr>
          <w:p w:rsidR="0060512B" w:rsidRPr="00B52537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330,3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CA3291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60512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CA3291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CA3291" w:rsidRDefault="0060512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60512B" w:rsidRPr="00CA3291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254,2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264,3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E62FE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0512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E62FE2" w:rsidRDefault="0060512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E62FE2" w:rsidRDefault="0060512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60512B" w:rsidRPr="00E62FE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0512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0512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0512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0512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0512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60512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60512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60512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Pr="00FE543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60512B" w:rsidRPr="00FE543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60512B" w:rsidRPr="00371815" w:rsidTr="009D7D39">
        <w:trPr>
          <w:trHeight w:val="569"/>
        </w:trPr>
        <w:tc>
          <w:tcPr>
            <w:tcW w:w="4182" w:type="dxa"/>
          </w:tcPr>
          <w:p w:rsidR="0060512B" w:rsidRPr="00DE5438" w:rsidRDefault="0060512B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60512B" w:rsidRPr="00371815" w:rsidTr="009D7D39">
        <w:trPr>
          <w:trHeight w:val="569"/>
        </w:trPr>
        <w:tc>
          <w:tcPr>
            <w:tcW w:w="4182" w:type="dxa"/>
          </w:tcPr>
          <w:p w:rsidR="0060512B" w:rsidRPr="00DE5438" w:rsidRDefault="0060512B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60512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60512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0512B" w:rsidRPr="00FE543B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0512B" w:rsidRPr="00FE543B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0512B" w:rsidRDefault="0060512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054982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60512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0512B" w:rsidRPr="00054982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60512B" w:rsidRPr="00054982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60512B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0512B" w:rsidRPr="002B6547" w:rsidRDefault="0060512B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0512B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0512B" w:rsidRPr="002B6547" w:rsidRDefault="0060512B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0512B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0512B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0512B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0512B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60512B" w:rsidRDefault="0060512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Default="0060512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644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0512B" w:rsidRPr="006E0D8A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6E0D8A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60520C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60512B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Pr="0060520C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Default="0060512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6E0D8A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0512B" w:rsidRPr="006E0D8A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Default="0060512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644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1A0CD8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0512B" w:rsidRPr="001A0CD8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Default="0060512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644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0512B" w:rsidRPr="001A0CD8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0512B" w:rsidRPr="001A0CD8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60512B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0512B" w:rsidRPr="0060520C" w:rsidRDefault="0060512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60512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0512B" w:rsidRPr="00054982" w:rsidRDefault="0060512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1644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0512B" w:rsidRPr="00054982" w:rsidRDefault="0060512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0512B" w:rsidRPr="00565F34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65F34">
              <w:rPr>
                <w:rFonts w:ascii="Times New Roman" w:hAnsi="Times New Roman"/>
                <w:b/>
                <w:color w:val="000000"/>
                <w:lang w:eastAsia="ru-RU"/>
              </w:rPr>
              <w:t>608807,28</w:t>
            </w:r>
          </w:p>
        </w:tc>
        <w:tc>
          <w:tcPr>
            <w:tcW w:w="1337" w:type="dxa"/>
          </w:tcPr>
          <w:p w:rsidR="0060512B" w:rsidRPr="00565F34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0512B" w:rsidRPr="00565F34" w:rsidRDefault="0060512B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65F34">
              <w:rPr>
                <w:rFonts w:ascii="Times New Roman" w:hAnsi="Times New Roman"/>
                <w:b/>
                <w:color w:val="000000"/>
                <w:lang w:eastAsia="ru-RU"/>
              </w:rPr>
              <w:t>613534,7</w:t>
            </w:r>
          </w:p>
        </w:tc>
      </w:tr>
    </w:tbl>
    <w:p w:rsidR="0060512B" w:rsidRDefault="0060512B" w:rsidP="004F243C"/>
    <w:sectPr w:rsidR="0060512B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2B" w:rsidRDefault="0060512B" w:rsidP="00183A23">
      <w:pPr>
        <w:spacing w:after="0" w:line="240" w:lineRule="auto"/>
      </w:pPr>
      <w:r>
        <w:separator/>
      </w:r>
    </w:p>
  </w:endnote>
  <w:endnote w:type="continuationSeparator" w:id="1">
    <w:p w:rsidR="0060512B" w:rsidRDefault="0060512B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2B" w:rsidRDefault="0060512B" w:rsidP="00183A23">
      <w:pPr>
        <w:spacing w:after="0" w:line="240" w:lineRule="auto"/>
      </w:pPr>
      <w:r>
        <w:separator/>
      </w:r>
    </w:p>
  </w:footnote>
  <w:footnote w:type="continuationSeparator" w:id="1">
    <w:p w:rsidR="0060512B" w:rsidRDefault="0060512B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12B" w:rsidRDefault="0060512B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0512B" w:rsidRDefault="006051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35D8"/>
    <w:rsid w:val="000133EB"/>
    <w:rsid w:val="000141B6"/>
    <w:rsid w:val="000151CC"/>
    <w:rsid w:val="00016686"/>
    <w:rsid w:val="000202ED"/>
    <w:rsid w:val="000210C9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680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62E"/>
    <w:rsid w:val="000B43EF"/>
    <w:rsid w:val="000B7EC9"/>
    <w:rsid w:val="000C02F4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374E"/>
    <w:rsid w:val="00112864"/>
    <w:rsid w:val="001132E0"/>
    <w:rsid w:val="001157DC"/>
    <w:rsid w:val="00117D4C"/>
    <w:rsid w:val="00122244"/>
    <w:rsid w:val="001246D3"/>
    <w:rsid w:val="0012580A"/>
    <w:rsid w:val="0013156D"/>
    <w:rsid w:val="00132610"/>
    <w:rsid w:val="00144020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2B7F"/>
    <w:rsid w:val="0019315A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772D"/>
    <w:rsid w:val="00245210"/>
    <w:rsid w:val="00252170"/>
    <w:rsid w:val="00253562"/>
    <w:rsid w:val="002575D2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64BA"/>
    <w:rsid w:val="002B6547"/>
    <w:rsid w:val="002B7C41"/>
    <w:rsid w:val="002D144F"/>
    <w:rsid w:val="002D24C8"/>
    <w:rsid w:val="002D3392"/>
    <w:rsid w:val="002D403A"/>
    <w:rsid w:val="002D4471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21967"/>
    <w:rsid w:val="00323750"/>
    <w:rsid w:val="00324F08"/>
    <w:rsid w:val="00325320"/>
    <w:rsid w:val="00326216"/>
    <w:rsid w:val="00330B9B"/>
    <w:rsid w:val="00336CF1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030E"/>
    <w:rsid w:val="00361527"/>
    <w:rsid w:val="00363E08"/>
    <w:rsid w:val="00367248"/>
    <w:rsid w:val="00371815"/>
    <w:rsid w:val="003812EE"/>
    <w:rsid w:val="00382CA7"/>
    <w:rsid w:val="003856CF"/>
    <w:rsid w:val="00385A2D"/>
    <w:rsid w:val="003864F7"/>
    <w:rsid w:val="0038782B"/>
    <w:rsid w:val="00392BA0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36D4"/>
    <w:rsid w:val="003E3C52"/>
    <w:rsid w:val="003E3E80"/>
    <w:rsid w:val="003E66B8"/>
    <w:rsid w:val="003E6D05"/>
    <w:rsid w:val="003F095A"/>
    <w:rsid w:val="003F1DAE"/>
    <w:rsid w:val="003F25A2"/>
    <w:rsid w:val="003F45B9"/>
    <w:rsid w:val="003F6B70"/>
    <w:rsid w:val="004005E1"/>
    <w:rsid w:val="00401082"/>
    <w:rsid w:val="0040302D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3463A"/>
    <w:rsid w:val="00435C58"/>
    <w:rsid w:val="00441012"/>
    <w:rsid w:val="0044519A"/>
    <w:rsid w:val="00446E32"/>
    <w:rsid w:val="00447150"/>
    <w:rsid w:val="00452DF9"/>
    <w:rsid w:val="004530A5"/>
    <w:rsid w:val="00456491"/>
    <w:rsid w:val="00460392"/>
    <w:rsid w:val="00465269"/>
    <w:rsid w:val="0046681A"/>
    <w:rsid w:val="00467065"/>
    <w:rsid w:val="004674DC"/>
    <w:rsid w:val="00471DE8"/>
    <w:rsid w:val="004731B3"/>
    <w:rsid w:val="004813D3"/>
    <w:rsid w:val="00483EB9"/>
    <w:rsid w:val="00484AA0"/>
    <w:rsid w:val="004850CB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63D0"/>
    <w:rsid w:val="004E1865"/>
    <w:rsid w:val="004E2773"/>
    <w:rsid w:val="004E3ED0"/>
    <w:rsid w:val="004E4C18"/>
    <w:rsid w:val="004F05F7"/>
    <w:rsid w:val="004F243C"/>
    <w:rsid w:val="00501588"/>
    <w:rsid w:val="0050508C"/>
    <w:rsid w:val="00512051"/>
    <w:rsid w:val="005231D1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2A62"/>
    <w:rsid w:val="00593844"/>
    <w:rsid w:val="00593D0D"/>
    <w:rsid w:val="005A0B91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1BD6"/>
    <w:rsid w:val="005D50D8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512B"/>
    <w:rsid w:val="0060520C"/>
    <w:rsid w:val="00606FFB"/>
    <w:rsid w:val="00610BAD"/>
    <w:rsid w:val="006110FE"/>
    <w:rsid w:val="00611A78"/>
    <w:rsid w:val="00611EBD"/>
    <w:rsid w:val="006142A4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376"/>
    <w:rsid w:val="00660AB0"/>
    <w:rsid w:val="00661616"/>
    <w:rsid w:val="006620A5"/>
    <w:rsid w:val="00662EB2"/>
    <w:rsid w:val="00665AED"/>
    <w:rsid w:val="006660ED"/>
    <w:rsid w:val="0066777E"/>
    <w:rsid w:val="00670842"/>
    <w:rsid w:val="00676E4C"/>
    <w:rsid w:val="0068032A"/>
    <w:rsid w:val="00680637"/>
    <w:rsid w:val="00687FD3"/>
    <w:rsid w:val="006941D6"/>
    <w:rsid w:val="0069614D"/>
    <w:rsid w:val="0069631A"/>
    <w:rsid w:val="00696532"/>
    <w:rsid w:val="00697778"/>
    <w:rsid w:val="006A2CB5"/>
    <w:rsid w:val="006A2F1E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5137"/>
    <w:rsid w:val="006C6D31"/>
    <w:rsid w:val="006C794C"/>
    <w:rsid w:val="006D21F1"/>
    <w:rsid w:val="006D2D02"/>
    <w:rsid w:val="006D2E11"/>
    <w:rsid w:val="006D37BF"/>
    <w:rsid w:val="006D39F6"/>
    <w:rsid w:val="006E0D8A"/>
    <w:rsid w:val="006E349A"/>
    <w:rsid w:val="006E34F9"/>
    <w:rsid w:val="006E364C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2129B"/>
    <w:rsid w:val="007225B9"/>
    <w:rsid w:val="00724041"/>
    <w:rsid w:val="00724A49"/>
    <w:rsid w:val="0073225A"/>
    <w:rsid w:val="007327CB"/>
    <w:rsid w:val="007344C3"/>
    <w:rsid w:val="00735E3E"/>
    <w:rsid w:val="007433AB"/>
    <w:rsid w:val="0074372D"/>
    <w:rsid w:val="00745DEA"/>
    <w:rsid w:val="007461BC"/>
    <w:rsid w:val="00746502"/>
    <w:rsid w:val="0074768D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1A6F"/>
    <w:rsid w:val="00782284"/>
    <w:rsid w:val="007841AD"/>
    <w:rsid w:val="007849B3"/>
    <w:rsid w:val="00785EAC"/>
    <w:rsid w:val="007861CD"/>
    <w:rsid w:val="00795C1B"/>
    <w:rsid w:val="00796435"/>
    <w:rsid w:val="00796B42"/>
    <w:rsid w:val="007A00A3"/>
    <w:rsid w:val="007A1B29"/>
    <w:rsid w:val="007A60DE"/>
    <w:rsid w:val="007B12EC"/>
    <w:rsid w:val="007B2D98"/>
    <w:rsid w:val="007B4787"/>
    <w:rsid w:val="007C1838"/>
    <w:rsid w:val="007C27B1"/>
    <w:rsid w:val="007C38ED"/>
    <w:rsid w:val="007C3E79"/>
    <w:rsid w:val="007C43D0"/>
    <w:rsid w:val="007C4949"/>
    <w:rsid w:val="007C642E"/>
    <w:rsid w:val="007C66D1"/>
    <w:rsid w:val="007D05D8"/>
    <w:rsid w:val="007D3C55"/>
    <w:rsid w:val="007D42DA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71D5"/>
    <w:rsid w:val="008072EE"/>
    <w:rsid w:val="0081156F"/>
    <w:rsid w:val="008117B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CE3"/>
    <w:rsid w:val="00837A08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2B04"/>
    <w:rsid w:val="0089409E"/>
    <w:rsid w:val="00895AE5"/>
    <w:rsid w:val="0089789F"/>
    <w:rsid w:val="008A00B0"/>
    <w:rsid w:val="008A4862"/>
    <w:rsid w:val="008A5856"/>
    <w:rsid w:val="008A5986"/>
    <w:rsid w:val="008B3313"/>
    <w:rsid w:val="008B56FF"/>
    <w:rsid w:val="008C37B8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703C"/>
    <w:rsid w:val="00917CB4"/>
    <w:rsid w:val="00924D7B"/>
    <w:rsid w:val="009305E3"/>
    <w:rsid w:val="00931686"/>
    <w:rsid w:val="00933F4C"/>
    <w:rsid w:val="0093438A"/>
    <w:rsid w:val="00940F6B"/>
    <w:rsid w:val="00942459"/>
    <w:rsid w:val="00945974"/>
    <w:rsid w:val="0094767F"/>
    <w:rsid w:val="0095069F"/>
    <w:rsid w:val="009538F6"/>
    <w:rsid w:val="00955596"/>
    <w:rsid w:val="00956641"/>
    <w:rsid w:val="0096456D"/>
    <w:rsid w:val="009647E4"/>
    <w:rsid w:val="00964AF4"/>
    <w:rsid w:val="009713E5"/>
    <w:rsid w:val="00973C31"/>
    <w:rsid w:val="009756A6"/>
    <w:rsid w:val="0097604B"/>
    <w:rsid w:val="00987527"/>
    <w:rsid w:val="00987A0E"/>
    <w:rsid w:val="00992913"/>
    <w:rsid w:val="00994B0B"/>
    <w:rsid w:val="009A1505"/>
    <w:rsid w:val="009A30BB"/>
    <w:rsid w:val="009A38DC"/>
    <w:rsid w:val="009A6A8D"/>
    <w:rsid w:val="009A7087"/>
    <w:rsid w:val="009B0058"/>
    <w:rsid w:val="009B3FD4"/>
    <w:rsid w:val="009B510C"/>
    <w:rsid w:val="009B7FED"/>
    <w:rsid w:val="009C1947"/>
    <w:rsid w:val="009C37EA"/>
    <w:rsid w:val="009C67BA"/>
    <w:rsid w:val="009D0715"/>
    <w:rsid w:val="009D13FF"/>
    <w:rsid w:val="009D2F16"/>
    <w:rsid w:val="009D5A05"/>
    <w:rsid w:val="009D5AE8"/>
    <w:rsid w:val="009D7D39"/>
    <w:rsid w:val="009E22CC"/>
    <w:rsid w:val="009E2BD8"/>
    <w:rsid w:val="009E45A3"/>
    <w:rsid w:val="009E46A7"/>
    <w:rsid w:val="009F37E8"/>
    <w:rsid w:val="009F3F3E"/>
    <w:rsid w:val="009F50A1"/>
    <w:rsid w:val="009F7EAF"/>
    <w:rsid w:val="00A00208"/>
    <w:rsid w:val="00A0551F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5075"/>
    <w:rsid w:val="00A45AC2"/>
    <w:rsid w:val="00A46837"/>
    <w:rsid w:val="00A469EE"/>
    <w:rsid w:val="00A52DD5"/>
    <w:rsid w:val="00A52E49"/>
    <w:rsid w:val="00A60637"/>
    <w:rsid w:val="00A67EC9"/>
    <w:rsid w:val="00A71F79"/>
    <w:rsid w:val="00A73826"/>
    <w:rsid w:val="00A75864"/>
    <w:rsid w:val="00A76068"/>
    <w:rsid w:val="00A80BFC"/>
    <w:rsid w:val="00A812F9"/>
    <w:rsid w:val="00A85884"/>
    <w:rsid w:val="00A8783D"/>
    <w:rsid w:val="00A87E1E"/>
    <w:rsid w:val="00A9517C"/>
    <w:rsid w:val="00A95CA0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5E76"/>
    <w:rsid w:val="00AD1E6D"/>
    <w:rsid w:val="00AD35CB"/>
    <w:rsid w:val="00AD39CB"/>
    <w:rsid w:val="00AD6D54"/>
    <w:rsid w:val="00AD7326"/>
    <w:rsid w:val="00AD760B"/>
    <w:rsid w:val="00AE0329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7D60"/>
    <w:rsid w:val="00B10E18"/>
    <w:rsid w:val="00B10E9F"/>
    <w:rsid w:val="00B14A2D"/>
    <w:rsid w:val="00B15608"/>
    <w:rsid w:val="00B15758"/>
    <w:rsid w:val="00B2404E"/>
    <w:rsid w:val="00B25CA8"/>
    <w:rsid w:val="00B25CC8"/>
    <w:rsid w:val="00B269D9"/>
    <w:rsid w:val="00B30040"/>
    <w:rsid w:val="00B303BA"/>
    <w:rsid w:val="00B3040C"/>
    <w:rsid w:val="00B3116F"/>
    <w:rsid w:val="00B348C7"/>
    <w:rsid w:val="00B50AA0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E56"/>
    <w:rsid w:val="00BB001F"/>
    <w:rsid w:val="00BB1639"/>
    <w:rsid w:val="00BB79C4"/>
    <w:rsid w:val="00BB7F25"/>
    <w:rsid w:val="00BC2CD3"/>
    <w:rsid w:val="00BC39C6"/>
    <w:rsid w:val="00BC58E0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DD1"/>
    <w:rsid w:val="00BF47B2"/>
    <w:rsid w:val="00BF6EC8"/>
    <w:rsid w:val="00C118DC"/>
    <w:rsid w:val="00C158D7"/>
    <w:rsid w:val="00C21D9A"/>
    <w:rsid w:val="00C22E90"/>
    <w:rsid w:val="00C31184"/>
    <w:rsid w:val="00C3484C"/>
    <w:rsid w:val="00C43657"/>
    <w:rsid w:val="00C4515F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3ECA"/>
    <w:rsid w:val="00C85C72"/>
    <w:rsid w:val="00C93271"/>
    <w:rsid w:val="00C9727A"/>
    <w:rsid w:val="00CA1A75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6202"/>
    <w:rsid w:val="00CE0DE3"/>
    <w:rsid w:val="00CE0FF2"/>
    <w:rsid w:val="00CE5EEF"/>
    <w:rsid w:val="00CF2026"/>
    <w:rsid w:val="00CF5F4A"/>
    <w:rsid w:val="00D02C18"/>
    <w:rsid w:val="00D0559F"/>
    <w:rsid w:val="00D05944"/>
    <w:rsid w:val="00D1087B"/>
    <w:rsid w:val="00D122E6"/>
    <w:rsid w:val="00D23267"/>
    <w:rsid w:val="00D2329A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4F1F"/>
    <w:rsid w:val="00D671A9"/>
    <w:rsid w:val="00D70784"/>
    <w:rsid w:val="00D72748"/>
    <w:rsid w:val="00D727F9"/>
    <w:rsid w:val="00D76776"/>
    <w:rsid w:val="00D776DD"/>
    <w:rsid w:val="00D83496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FD"/>
    <w:rsid w:val="00DE3C5C"/>
    <w:rsid w:val="00DE5438"/>
    <w:rsid w:val="00DE5A4D"/>
    <w:rsid w:val="00DF2FC6"/>
    <w:rsid w:val="00DF7A89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61588"/>
    <w:rsid w:val="00E619A1"/>
    <w:rsid w:val="00E62FE2"/>
    <w:rsid w:val="00E71AF1"/>
    <w:rsid w:val="00E71E5A"/>
    <w:rsid w:val="00E77526"/>
    <w:rsid w:val="00E8047F"/>
    <w:rsid w:val="00E8153E"/>
    <w:rsid w:val="00E83517"/>
    <w:rsid w:val="00E87DB9"/>
    <w:rsid w:val="00E93CCB"/>
    <w:rsid w:val="00E94186"/>
    <w:rsid w:val="00E94C72"/>
    <w:rsid w:val="00EA1B82"/>
    <w:rsid w:val="00EA44A9"/>
    <w:rsid w:val="00EA567E"/>
    <w:rsid w:val="00EA6B16"/>
    <w:rsid w:val="00EA750E"/>
    <w:rsid w:val="00EB017A"/>
    <w:rsid w:val="00EB227D"/>
    <w:rsid w:val="00EB3173"/>
    <w:rsid w:val="00EB6092"/>
    <w:rsid w:val="00EB6CFE"/>
    <w:rsid w:val="00EC09DB"/>
    <w:rsid w:val="00EC646A"/>
    <w:rsid w:val="00ED19A8"/>
    <w:rsid w:val="00ED2DBA"/>
    <w:rsid w:val="00ED3D2A"/>
    <w:rsid w:val="00EE0624"/>
    <w:rsid w:val="00EE12C4"/>
    <w:rsid w:val="00EE18EF"/>
    <w:rsid w:val="00EF025C"/>
    <w:rsid w:val="00EF12D0"/>
    <w:rsid w:val="00EF1B75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3982"/>
    <w:rsid w:val="00F709D8"/>
    <w:rsid w:val="00F741CF"/>
    <w:rsid w:val="00F768EB"/>
    <w:rsid w:val="00F81F9F"/>
    <w:rsid w:val="00F82250"/>
    <w:rsid w:val="00F851F4"/>
    <w:rsid w:val="00F87F18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7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20</Pages>
  <Words>5033</Words>
  <Characters>28692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101</cp:revision>
  <cp:lastPrinted>2016-01-13T12:42:00Z</cp:lastPrinted>
  <dcterms:created xsi:type="dcterms:W3CDTF">2016-10-18T05:49:00Z</dcterms:created>
  <dcterms:modified xsi:type="dcterms:W3CDTF">2016-10-31T08:57:00Z</dcterms:modified>
</cp:coreProperties>
</file>